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D120D" w14:textId="77777777" w:rsidR="005127A3" w:rsidRDefault="005127A3" w:rsidP="005127A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FURNYVALE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7CEA76A1" w14:textId="77777777" w:rsidR="005127A3" w:rsidRDefault="005127A3" w:rsidP="005127A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9D5ECB5" w14:textId="77777777" w:rsidR="005127A3" w:rsidRDefault="005127A3" w:rsidP="005127A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EE6BD16" w14:textId="77777777" w:rsidR="005127A3" w:rsidRDefault="005127A3" w:rsidP="005127A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F0CCF5" w14:textId="77777777" w:rsidR="005127A3" w:rsidRDefault="005127A3" w:rsidP="005127A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04F3B64A" w14:textId="77777777" w:rsidR="005127A3" w:rsidRDefault="005127A3" w:rsidP="005127A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14A4DBD9" w14:textId="77777777" w:rsidR="005127A3" w:rsidRPr="00065994" w:rsidRDefault="005127A3" w:rsidP="005127A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1392D8B2" w14:textId="77777777" w:rsidR="005127A3" w:rsidRDefault="005127A3" w:rsidP="005127A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38FD55F" w14:textId="77777777" w:rsidR="005127A3" w:rsidRDefault="005127A3" w:rsidP="005127A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FF95389" w14:textId="77777777" w:rsidR="005127A3" w:rsidRDefault="005127A3" w:rsidP="005127A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B06872F" w14:textId="77777777" w:rsidR="005127A3" w:rsidRDefault="005127A3" w:rsidP="005127A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 February 2024</w:t>
      </w:r>
    </w:p>
    <w:p w14:paraId="67D9D3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0DD31" w14:textId="77777777" w:rsidR="005127A3" w:rsidRDefault="005127A3" w:rsidP="009139A6">
      <w:r>
        <w:separator/>
      </w:r>
    </w:p>
  </w:endnote>
  <w:endnote w:type="continuationSeparator" w:id="0">
    <w:p w14:paraId="6CBF4325" w14:textId="77777777" w:rsidR="005127A3" w:rsidRDefault="005127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0D4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F52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F1A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63E5E" w14:textId="77777777" w:rsidR="005127A3" w:rsidRDefault="005127A3" w:rsidP="009139A6">
      <w:r>
        <w:separator/>
      </w:r>
    </w:p>
  </w:footnote>
  <w:footnote w:type="continuationSeparator" w:id="0">
    <w:p w14:paraId="37E67262" w14:textId="77777777" w:rsidR="005127A3" w:rsidRDefault="005127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EE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58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07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7A3"/>
    <w:rsid w:val="000666E0"/>
    <w:rsid w:val="002510B7"/>
    <w:rsid w:val="00270799"/>
    <w:rsid w:val="005127A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156EF"/>
  <w15:chartTrackingRefBased/>
  <w15:docId w15:val="{31EAC8EA-2DD7-44CB-85EC-825F3592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2024-04-17T13:42:00Z</dcterms:created>
  <dcterms:modified xsi:type="dcterms:W3CDTF">2024-04-17T13:42:00Z</dcterms:modified>
</cp:coreProperties>
</file>